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30184" w14:textId="77777777" w:rsidR="007E2731" w:rsidRDefault="007E2731" w:rsidP="007E27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TOMLYNSON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7DDD908" w14:textId="77777777" w:rsidR="007E2731" w:rsidRDefault="007E2731" w:rsidP="007E27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4DBDB98" w14:textId="77777777" w:rsidR="007E2731" w:rsidRDefault="007E2731" w:rsidP="007E27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841CA7" w14:textId="77777777" w:rsidR="007E2731" w:rsidRDefault="007E2731" w:rsidP="007E27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4C029D" w14:textId="77777777" w:rsidR="007E2731" w:rsidRDefault="007E2731" w:rsidP="007E2731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30D39F8" w14:textId="77777777" w:rsidR="007E2731" w:rsidRDefault="007E2731" w:rsidP="007E273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D75BF61" w14:textId="77777777" w:rsidR="007E2731" w:rsidRDefault="007E2731" w:rsidP="007E273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93BAF5F" w14:textId="77777777" w:rsidR="007E2731" w:rsidRDefault="007E2731" w:rsidP="007E2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C3C620" w14:textId="77777777" w:rsidR="007E2731" w:rsidRDefault="007E2731" w:rsidP="007E2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9481B5" w14:textId="77777777" w:rsidR="007E2731" w:rsidRDefault="007E2731" w:rsidP="007E27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July 2022</w:t>
      </w:r>
    </w:p>
    <w:p w14:paraId="7D5E19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DFA42" w14:textId="77777777" w:rsidR="007E2731" w:rsidRDefault="007E2731" w:rsidP="009139A6">
      <w:r>
        <w:separator/>
      </w:r>
    </w:p>
  </w:endnote>
  <w:endnote w:type="continuationSeparator" w:id="0">
    <w:p w14:paraId="16A59827" w14:textId="77777777" w:rsidR="007E2731" w:rsidRDefault="007E27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7C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C9B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B7B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6B44E" w14:textId="77777777" w:rsidR="007E2731" w:rsidRDefault="007E2731" w:rsidP="009139A6">
      <w:r>
        <w:separator/>
      </w:r>
    </w:p>
  </w:footnote>
  <w:footnote w:type="continuationSeparator" w:id="0">
    <w:p w14:paraId="454B105E" w14:textId="77777777" w:rsidR="007E2731" w:rsidRDefault="007E27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9D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F9D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30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31"/>
    <w:rsid w:val="000666E0"/>
    <w:rsid w:val="002510B7"/>
    <w:rsid w:val="005C130B"/>
    <w:rsid w:val="007E273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61BFC"/>
  <w15:chartTrackingRefBased/>
  <w15:docId w15:val="{3E323C34-9DEE-4F1A-95CC-4D5F6911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2022-07-18T20:45:00Z</dcterms:created>
  <dcterms:modified xsi:type="dcterms:W3CDTF">2022-07-18T20:46:00Z</dcterms:modified>
</cp:coreProperties>
</file>